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E5D4C" w14:textId="3F935135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  <w:r>
        <w:rPr>
          <w:rFonts w:eastAsia="Calibri"/>
          <w:noProof/>
          <w:sz w:val="20"/>
          <w:szCs w:val="20"/>
        </w:rPr>
        <w:t xml:space="preserve">NAROČNIK: </w:t>
      </w:r>
    </w:p>
    <w:p w14:paraId="46F942B1" w14:textId="77777777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</w:p>
    <w:p w14:paraId="1B9FA564" w14:textId="348E0241" w:rsidR="005C39F4" w:rsidRDefault="008603AB" w:rsidP="008603AB">
      <w:pPr>
        <w:jc w:val="right"/>
        <w:rPr>
          <w:b/>
          <w:sz w:val="20"/>
          <w:szCs w:val="20"/>
        </w:rPr>
      </w:pPr>
      <w:r w:rsidRPr="008603AB">
        <w:rPr>
          <w:rFonts w:eastAsia="Calibri"/>
          <w:noProof/>
          <w:sz w:val="20"/>
          <w:szCs w:val="20"/>
        </w:rPr>
        <w:drawing>
          <wp:inline distT="0" distB="0" distL="0" distR="0" wp14:anchorId="29647587" wp14:editId="0DF14F68">
            <wp:extent cx="1524000" cy="951230"/>
            <wp:effectExtent l="0" t="0" r="0" b="1270"/>
            <wp:docPr id="1" name="Slika 1" descr="Slika, ki vsebuje besede pisava, besedilo, oblikovanje&#10;&#10;Opis je samodejno ustvarj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pisava, besedilo, oblikovanje&#10;&#10;Opis je samodejno ustvarje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EB019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E9DE399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1A313BCD" w14:textId="77777777" w:rsidR="005C39F4" w:rsidRPr="005C39F4" w:rsidRDefault="005C39F4" w:rsidP="005C39F4">
      <w:pPr>
        <w:spacing w:line="276" w:lineRule="auto"/>
        <w:ind w:left="4956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 xml:space="preserve">Datum: </w:t>
      </w:r>
      <w:sdt>
        <w:sdtPr>
          <w:rPr>
            <w:rFonts w:eastAsia="Calibri"/>
            <w:color w:val="FF0000"/>
            <w:sz w:val="20"/>
            <w:szCs w:val="20"/>
            <w:lang w:eastAsia="en-US"/>
          </w:rPr>
          <w:id w:val="-1180199978"/>
          <w:placeholder>
            <w:docPart w:val="9F021A285B09495EAA1512223B5EF83C"/>
          </w:placeholder>
          <w:showingPlcHdr/>
          <w:date>
            <w:dateFormat w:val="d.M.yyyy"/>
            <w:lid w:val="sl-SI"/>
            <w:storeMappedDataAs w:val="dateTime"/>
            <w:calendar w:val="gregorian"/>
          </w:date>
        </w:sdtPr>
        <w:sdtEndPr/>
        <w:sdtContent>
          <w:r w:rsidRPr="005C39F4">
            <w:rPr>
              <w:rFonts w:eastAsia="Calibri"/>
              <w:color w:val="0070C0"/>
              <w:sz w:val="20"/>
              <w:szCs w:val="20"/>
              <w:lang w:eastAsia="en-US"/>
            </w:rPr>
            <w:t>Kliknite tukaj, če želite vnesti datum.</w:t>
          </w:r>
        </w:sdtContent>
      </w:sdt>
    </w:p>
    <w:p w14:paraId="6DCFEB6E" w14:textId="2003912F" w:rsidR="005C39F4" w:rsidRPr="005C39F4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>Številka:</w:t>
      </w:r>
      <w:sdt>
        <w:sdtPr>
          <w:rPr>
            <w:rFonts w:eastAsia="Calibri"/>
            <w:sz w:val="20"/>
            <w:szCs w:val="20"/>
            <w:lang w:eastAsia="en-US"/>
          </w:rPr>
          <w:id w:val="-1324431689"/>
          <w:placeholder>
            <w:docPart w:val="82AA3C957817404ABEF4D46450EEB8AF"/>
          </w:placeholder>
        </w:sdtPr>
        <w:sdtEndPr/>
        <w:sdtContent>
          <w:r w:rsidR="00DA2EFC">
            <w:rPr>
              <w:rFonts w:eastAsia="Calibri"/>
              <w:sz w:val="20"/>
              <w:szCs w:val="20"/>
              <w:lang w:eastAsia="en-US"/>
            </w:rPr>
            <w:t xml:space="preserve"> 4300-</w:t>
          </w:r>
          <w:r w:rsidR="00452214">
            <w:rPr>
              <w:rFonts w:eastAsia="Calibri"/>
              <w:sz w:val="20"/>
              <w:szCs w:val="20"/>
              <w:lang w:eastAsia="en-US"/>
            </w:rPr>
            <w:t>2</w:t>
          </w:r>
          <w:r w:rsidR="00D715A5">
            <w:rPr>
              <w:rFonts w:eastAsia="Calibri"/>
              <w:sz w:val="20"/>
              <w:szCs w:val="20"/>
              <w:lang w:eastAsia="en-US"/>
            </w:rPr>
            <w:t>7</w:t>
          </w:r>
          <w:r w:rsidRPr="005C39F4">
            <w:rPr>
              <w:rFonts w:eastAsia="Calibri"/>
              <w:sz w:val="20"/>
              <w:szCs w:val="20"/>
              <w:lang w:eastAsia="en-US"/>
            </w:rPr>
            <w:t>/</w:t>
          </w:r>
          <w:r w:rsidR="000B419F">
            <w:rPr>
              <w:rFonts w:eastAsia="Calibri"/>
              <w:sz w:val="20"/>
              <w:szCs w:val="20"/>
              <w:lang w:eastAsia="en-US"/>
            </w:rPr>
            <w:t>2025</w:t>
          </w:r>
        </w:sdtContent>
      </w:sdt>
    </w:p>
    <w:p w14:paraId="5C87D17F" w14:textId="31550D3A" w:rsidR="005C39F4" w:rsidRPr="005C39F4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>Oznaka JN:</w:t>
      </w:r>
      <w:sdt>
        <w:sdtPr>
          <w:rPr>
            <w:rFonts w:eastAsia="Calibri"/>
            <w:sz w:val="20"/>
            <w:szCs w:val="20"/>
            <w:lang w:eastAsia="en-US"/>
          </w:rPr>
          <w:id w:val="1883433658"/>
          <w:placeholder>
            <w:docPart w:val="82AA3C957817404ABEF4D46450EEB8AF"/>
          </w:placeholder>
        </w:sdtPr>
        <w:sdtEndPr/>
        <w:sdtContent>
          <w:r w:rsidR="001215D7">
            <w:rPr>
              <w:rFonts w:eastAsia="Calibri"/>
              <w:sz w:val="20"/>
              <w:szCs w:val="20"/>
              <w:lang w:eastAsia="en-US"/>
            </w:rPr>
            <w:t>OPA</w:t>
          </w:r>
          <w:r w:rsidR="00D715A5">
            <w:rPr>
              <w:rFonts w:eastAsia="Calibri"/>
              <w:sz w:val="20"/>
              <w:szCs w:val="20"/>
              <w:lang w:eastAsia="en-US"/>
            </w:rPr>
            <w:t>LG</w:t>
          </w:r>
          <w:r w:rsidR="00DA2EFC">
            <w:rPr>
              <w:rFonts w:eastAsia="Calibri"/>
              <w:sz w:val="20"/>
              <w:szCs w:val="20"/>
              <w:lang w:eastAsia="en-US"/>
            </w:rPr>
            <w:t>-</w:t>
          </w:r>
          <w:r w:rsidR="00623CEF">
            <w:rPr>
              <w:rFonts w:eastAsia="Calibri"/>
              <w:sz w:val="20"/>
              <w:szCs w:val="20"/>
              <w:lang w:eastAsia="en-US"/>
            </w:rPr>
            <w:t>2</w:t>
          </w:r>
          <w:r w:rsidR="00D715A5">
            <w:rPr>
              <w:rFonts w:eastAsia="Calibri"/>
              <w:sz w:val="20"/>
              <w:szCs w:val="20"/>
              <w:lang w:eastAsia="en-US"/>
            </w:rPr>
            <w:t>7</w:t>
          </w:r>
          <w:r w:rsidRPr="005C39F4">
            <w:rPr>
              <w:rFonts w:eastAsia="Calibri"/>
              <w:sz w:val="20"/>
              <w:szCs w:val="20"/>
              <w:lang w:eastAsia="en-US"/>
            </w:rPr>
            <w:t>/</w:t>
          </w:r>
          <w:r w:rsidR="000B419F">
            <w:rPr>
              <w:rFonts w:eastAsia="Calibri"/>
              <w:sz w:val="20"/>
              <w:szCs w:val="20"/>
              <w:lang w:eastAsia="en-US"/>
            </w:rPr>
            <w:t>2025</w:t>
          </w:r>
        </w:sdtContent>
      </w:sdt>
    </w:p>
    <w:p w14:paraId="617CDCC3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0E2E06B3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0486E9E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C39F4" w14:paraId="5C029A81" w14:textId="77777777" w:rsidTr="005C39F4">
        <w:tc>
          <w:tcPr>
            <w:tcW w:w="9062" w:type="dxa"/>
          </w:tcPr>
          <w:p w14:paraId="6E3E02E9" w14:textId="692832F8" w:rsidR="005C39F4" w:rsidRPr="005C39F4" w:rsidRDefault="005C39F4" w:rsidP="005C39F4">
            <w:pPr>
              <w:spacing w:after="200" w:line="27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C39F4">
              <w:rPr>
                <w:rFonts w:eastAsia="Calibri"/>
                <w:b/>
                <w:bCs/>
                <w:sz w:val="44"/>
                <w:szCs w:val="44"/>
                <w:lang w:eastAsia="en-US"/>
              </w:rPr>
              <w:t>PRIJAVA</w:t>
            </w:r>
          </w:p>
        </w:tc>
      </w:tr>
      <w:tr w:rsidR="005C39F4" w14:paraId="18225733" w14:textId="77777777" w:rsidTr="00FF6E43">
        <w:tc>
          <w:tcPr>
            <w:tcW w:w="9062" w:type="dxa"/>
            <w:shd w:val="clear" w:color="auto" w:fill="E2EFD9" w:themeFill="accent6" w:themeFillTint="33"/>
          </w:tcPr>
          <w:p w14:paraId="05A4A388" w14:textId="67E62EC6" w:rsidR="005C39F4" w:rsidRDefault="00D715A5" w:rsidP="005C39F4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526F9">
              <w:rPr>
                <w:rFonts w:eastAsiaTheme="majorEastAsia"/>
                <w:b/>
                <w:sz w:val="24"/>
                <w:szCs w:val="24"/>
              </w:rPr>
              <w:t>RAZVOJ ALGORITMOV ZA PODPORO ODLOČANJU NA TRGU DELA</w:t>
            </w:r>
          </w:p>
        </w:tc>
      </w:tr>
    </w:tbl>
    <w:p w14:paraId="16C3BD0C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7E5AAAB1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F5D42D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FE0D53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2E81BA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E77C48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582B9C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4E70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E23397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D3ED6E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1E985C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DB0B12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02894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52AE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67195B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761D11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9B89F9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6B6598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212917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2CF8B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9982C2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42BD1B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A95FD4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49B887A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7376629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3E69D6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EBA0B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17E35B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2333A5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D92D77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5C483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43DBB00" w14:textId="47575147" w:rsidR="00B92F93" w:rsidRPr="004D7DCF" w:rsidRDefault="00937D37" w:rsidP="004D7DCF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</w:pPr>
      <w:r>
        <w:lastRenderedPageBreak/>
        <w:t>P</w:t>
      </w:r>
      <w:r w:rsidR="005C39F4" w:rsidRPr="004D7DCF">
        <w:t xml:space="preserve">ODATKI O </w:t>
      </w:r>
      <w:r w:rsidR="00DA2EFC">
        <w:t>PONUDNIKU</w:t>
      </w:r>
      <w:r w:rsidR="005C39F4" w:rsidRPr="004D7DCF">
        <w:t xml:space="preserve"> </w:t>
      </w:r>
    </w:p>
    <w:p w14:paraId="2AF2F981" w14:textId="77777777" w:rsidR="006F41B1" w:rsidRPr="001572FE" w:rsidRDefault="006F41B1" w:rsidP="00B93ADD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14:paraId="76A7CBEB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0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032E01">
              <w:rPr>
                <w:sz w:val="20"/>
                <w:szCs w:val="20"/>
              </w:rPr>
            </w:r>
            <w:r w:rsidR="00032E01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194A47" w:rsidRPr="001572FE" w14:paraId="5C77ADC8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="003D3E51">
              <w:rPr>
                <w:sz w:val="20"/>
                <w:szCs w:val="20"/>
              </w:rPr>
              <w:t xml:space="preserve"> </w:t>
            </w:r>
          </w:p>
        </w:tc>
      </w:tr>
      <w:tr w:rsidR="005F7E05" w:rsidRPr="001572FE" w14:paraId="76F54CAE" w14:textId="77777777" w:rsidTr="00E92ACD">
        <w:trPr>
          <w:trHeight w:val="463"/>
          <w:tblHeader/>
        </w:trPr>
        <w:tc>
          <w:tcPr>
            <w:tcW w:w="3600" w:type="dxa"/>
            <w:vAlign w:val="center"/>
          </w:tcPr>
          <w:p w14:paraId="7652AF8A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D2531D3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5F7E05" w:rsidRPr="001572FE" w14:paraId="32BFDA45" w14:textId="77777777" w:rsidTr="00E92ACD">
        <w:trPr>
          <w:trHeight w:val="399"/>
          <w:tblHeader/>
        </w:trPr>
        <w:tc>
          <w:tcPr>
            <w:tcW w:w="3600" w:type="dxa"/>
            <w:vAlign w:val="center"/>
          </w:tcPr>
          <w:p w14:paraId="3B8BB808" w14:textId="77777777"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7A1FD874" w14:textId="77777777"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A06E20" w:rsidRPr="001572FE" w14:paraId="2766A093" w14:textId="77777777" w:rsidTr="00E92ACD">
        <w:trPr>
          <w:trHeight w:val="419"/>
          <w:tblHeader/>
        </w:trPr>
        <w:tc>
          <w:tcPr>
            <w:tcW w:w="3600" w:type="dxa"/>
            <w:vAlign w:val="center"/>
          </w:tcPr>
          <w:p w14:paraId="76C6C193" w14:textId="03F5CC9E" w:rsidR="00A06E20" w:rsidRPr="001572FE" w:rsidRDefault="00A06E20" w:rsidP="00A06E20">
            <w:pPr>
              <w:rPr>
                <w:sz w:val="20"/>
                <w:szCs w:val="20"/>
              </w:rPr>
            </w:pPr>
            <w:r w:rsidRPr="00BA1FF9">
              <w:rPr>
                <w:sz w:val="20"/>
                <w:szCs w:val="20"/>
              </w:rPr>
              <w:t>Šifra NUTS</w:t>
            </w:r>
            <w:r w:rsidR="007C37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</w:tcPr>
          <w:p w14:paraId="41FD244E" w14:textId="23A7FE1A" w:rsidR="00A06E20" w:rsidRPr="001572FE" w:rsidRDefault="00032E01" w:rsidP="00A06E20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sdtContent>
            </w:sdt>
          </w:p>
        </w:tc>
      </w:tr>
      <w:tr w:rsidR="00A06E20" w:rsidRPr="001572FE" w14:paraId="2B6280F8" w14:textId="77777777" w:rsidTr="00E92ACD">
        <w:trPr>
          <w:trHeight w:val="1545"/>
          <w:tblHeader/>
        </w:trPr>
        <w:tc>
          <w:tcPr>
            <w:tcW w:w="3600" w:type="dxa"/>
            <w:vAlign w:val="center"/>
          </w:tcPr>
          <w:p w14:paraId="5034901A" w14:textId="26BC6057" w:rsidR="00480052" w:rsidRPr="00480052" w:rsidRDefault="00A06E20" w:rsidP="00480052">
            <w:pPr>
              <w:rPr>
                <w:sz w:val="20"/>
                <w:szCs w:val="20"/>
              </w:rPr>
            </w:pPr>
            <w:r w:rsidRPr="00CA7DB9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elikost gospodarskega subjekta</w:t>
            </w:r>
            <w:r w:rsidRPr="00CA7DB9">
              <w:rPr>
                <w:sz w:val="20"/>
                <w:szCs w:val="20"/>
              </w:rPr>
              <w:t xml:space="preserve"> (</w:t>
            </w:r>
            <w:r w:rsidR="00480052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 skladu s</w:t>
            </w:r>
            <w:r w:rsidRPr="00CA7DB9">
              <w:rPr>
                <w:sz w:val="20"/>
                <w:szCs w:val="20"/>
              </w:rPr>
              <w:t xml:space="preserve"> </w:t>
            </w:r>
            <w:r w:rsidR="00480052">
              <w:rPr>
                <w:sz w:val="20"/>
                <w:szCs w:val="20"/>
              </w:rPr>
              <w:t>Priporočilom</w:t>
            </w:r>
            <w:r w:rsidR="00480052" w:rsidRPr="00480052">
              <w:rPr>
                <w:sz w:val="20"/>
                <w:szCs w:val="20"/>
              </w:rPr>
              <w:t xml:space="preserve"> Komisije 2003/3</w:t>
            </w:r>
            <w:r w:rsidR="00480052">
              <w:rPr>
                <w:sz w:val="20"/>
                <w:szCs w:val="20"/>
              </w:rPr>
              <w:t>61/ES z dne 6. maja 2003 o opre</w:t>
            </w:r>
            <w:r w:rsidR="00480052" w:rsidRPr="00480052">
              <w:rPr>
                <w:sz w:val="20"/>
                <w:szCs w:val="20"/>
              </w:rPr>
              <w:t xml:space="preserve">delitvi </w:t>
            </w:r>
            <w:proofErr w:type="spellStart"/>
            <w:r w:rsidR="00480052" w:rsidRPr="00480052">
              <w:rPr>
                <w:sz w:val="20"/>
                <w:szCs w:val="20"/>
              </w:rPr>
              <w:t>mikro</w:t>
            </w:r>
            <w:proofErr w:type="spellEnd"/>
            <w:r w:rsidR="00480052" w:rsidRPr="00480052">
              <w:rPr>
                <w:sz w:val="20"/>
                <w:szCs w:val="20"/>
              </w:rPr>
              <w:t xml:space="preserve">, malih in srednje velikih podjetij (UL L št. 124 z </w:t>
            </w:r>
          </w:p>
          <w:p w14:paraId="272AF1E2" w14:textId="0B891E6C" w:rsidR="00A06E20" w:rsidRPr="001572FE" w:rsidRDefault="00480052" w:rsidP="00480052">
            <w:pPr>
              <w:rPr>
                <w:sz w:val="20"/>
                <w:szCs w:val="20"/>
              </w:rPr>
            </w:pPr>
            <w:r w:rsidRPr="00480052">
              <w:rPr>
                <w:sz w:val="20"/>
                <w:szCs w:val="20"/>
              </w:rPr>
              <w:t>dne 20. 5. 2003, str. 36</w:t>
            </w:r>
            <w:r w:rsidR="00A06E20">
              <w:rPr>
                <w:sz w:val="20"/>
                <w:szCs w:val="20"/>
              </w:rPr>
              <w:t>)</w:t>
            </w:r>
            <w:r w:rsidR="00A06E20" w:rsidRPr="00CA7DB9">
              <w:rPr>
                <w:sz w:val="20"/>
                <w:szCs w:val="20"/>
              </w:rPr>
              <w:t>:</w:t>
            </w:r>
          </w:p>
        </w:tc>
        <w:sdt>
          <w:sdtPr>
            <w:rPr>
              <w:rStyle w:val="Slog1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  <w:sz w:val="22"/>
              <w:szCs w:val="20"/>
            </w:rPr>
          </w:sdtEndPr>
          <w:sdtContent>
            <w:tc>
              <w:tcPr>
                <w:tcW w:w="5528" w:type="dxa"/>
                <w:vAlign w:val="center"/>
              </w:tcPr>
              <w:p w14:paraId="358E33B5" w14:textId="0140127A" w:rsidR="00A06E20" w:rsidRPr="001572FE" w:rsidRDefault="00F123FC" w:rsidP="00A06E20">
                <w:pPr>
                  <w:ind w:right="-1492"/>
                  <w:rPr>
                    <w:sz w:val="20"/>
                    <w:szCs w:val="20"/>
                  </w:rPr>
                </w:pPr>
                <w:r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p>
            </w:tc>
          </w:sdtContent>
        </w:sdt>
      </w:tr>
      <w:tr w:rsidR="00E92ACD" w:rsidRPr="001572FE" w14:paraId="07C293C3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506A0B5B" w14:textId="48C43382" w:rsidR="00E92ACD" w:rsidRPr="001572FE" w:rsidRDefault="00E92ACD" w:rsidP="00E92ACD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</w:t>
            </w:r>
            <w:r>
              <w:rPr>
                <w:sz w:val="20"/>
                <w:szCs w:val="20"/>
              </w:rPr>
              <w:t xml:space="preserve"> za komunikacijo z naročnikom</w:t>
            </w:r>
            <w:r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0F429108" w14:textId="50D6B93D" w:rsidR="00E92ACD" w:rsidRPr="001572FE" w:rsidRDefault="00E92ACD" w:rsidP="00E92ACD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E92ACD" w:rsidRPr="001572FE" w14:paraId="4B78CC98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37ABDE63" w14:textId="48C0C523" w:rsidR="00E92ACD" w:rsidRPr="001572FE" w:rsidRDefault="00E92ACD" w:rsidP="00E92ACD">
            <w:pPr>
              <w:rPr>
                <w:sz w:val="20"/>
                <w:szCs w:val="20"/>
              </w:rPr>
            </w:pPr>
            <w:r>
              <w:rPr>
                <w:sz w:val="20"/>
              </w:rPr>
              <w:t>Elektronski naslov za komunikacijo z naročnikom</w:t>
            </w:r>
            <w:r w:rsidRPr="001572FE">
              <w:rPr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577F58A6" w14:textId="51697CA4" w:rsidR="00E92ACD" w:rsidRPr="001572FE" w:rsidRDefault="00E92ACD" w:rsidP="00E92ACD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A712C" w:rsidRPr="001572FE" w14:paraId="645FCB30" w14:textId="77777777" w:rsidTr="00DA712C">
        <w:trPr>
          <w:trHeight w:val="553"/>
          <w:tblHeader/>
        </w:trPr>
        <w:tc>
          <w:tcPr>
            <w:tcW w:w="3600" w:type="dxa"/>
          </w:tcPr>
          <w:p w14:paraId="3744FAD2" w14:textId="211DBE41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Skrbnik pogodbe (ime in priimek, telefonska številka, elektronski naslov:</w:t>
            </w:r>
          </w:p>
        </w:tc>
        <w:tc>
          <w:tcPr>
            <w:tcW w:w="5528" w:type="dxa"/>
          </w:tcPr>
          <w:p w14:paraId="6C5718D0" w14:textId="3EAD8E4D" w:rsidR="00DA712C" w:rsidRPr="001572FE" w:rsidRDefault="00DA712C" w:rsidP="00DA712C">
            <w:pPr>
              <w:ind w:right="-1492"/>
              <w:rPr>
                <w:sz w:val="20"/>
                <w:szCs w:val="20"/>
              </w:rPr>
            </w:pPr>
            <w:r w:rsidRPr="00DA712C">
              <w:rPr>
                <w:sz w:val="20"/>
                <w:szCs w:val="20"/>
              </w:rPr>
              <w:t xml:space="preserve">     </w:t>
            </w:r>
          </w:p>
        </w:tc>
      </w:tr>
      <w:tr w:rsidR="00DA712C" w:rsidRPr="001572FE" w14:paraId="62DD8C75" w14:textId="77777777" w:rsidTr="00E92ACD">
        <w:trPr>
          <w:trHeight w:val="336"/>
          <w:tblHeader/>
        </w:trPr>
        <w:tc>
          <w:tcPr>
            <w:tcW w:w="3600" w:type="dxa"/>
          </w:tcPr>
          <w:p w14:paraId="087F479A" w14:textId="02383585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</w:tcPr>
          <w:p w14:paraId="15EA9186" w14:textId="3D65D56A" w:rsidR="00DA712C" w:rsidRPr="001572FE" w:rsidRDefault="00DA712C" w:rsidP="00DA712C">
            <w:pPr>
              <w:ind w:right="-1492"/>
              <w:rPr>
                <w:sz w:val="20"/>
                <w:szCs w:val="20"/>
              </w:rPr>
            </w:pPr>
            <w:r w:rsidRPr="00DA712C">
              <w:rPr>
                <w:sz w:val="20"/>
                <w:szCs w:val="20"/>
              </w:rPr>
              <w:t xml:space="preserve">     </w:t>
            </w:r>
          </w:p>
        </w:tc>
      </w:tr>
      <w:tr w:rsidR="00DA712C" w:rsidRPr="001572FE" w14:paraId="0A5376F0" w14:textId="77777777" w:rsidTr="00DA712C">
        <w:trPr>
          <w:trHeight w:val="553"/>
          <w:tblHeader/>
        </w:trPr>
        <w:tc>
          <w:tcPr>
            <w:tcW w:w="3600" w:type="dxa"/>
          </w:tcPr>
          <w:p w14:paraId="4655F22B" w14:textId="13571825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Pogodbo  bomo podpisali elektronsko s kvalificiranim digitalnim potrdilom.</w:t>
            </w:r>
          </w:p>
        </w:tc>
        <w:tc>
          <w:tcPr>
            <w:tcW w:w="5528" w:type="dxa"/>
          </w:tcPr>
          <w:p w14:paraId="6A383B9A" w14:textId="240A37C8" w:rsidR="00DA712C" w:rsidRPr="001572FE" w:rsidRDefault="00032E01" w:rsidP="00DA712C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65647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65647">
              <w:rPr>
                <w:sz w:val="20"/>
                <w:szCs w:val="20"/>
              </w:rPr>
              <w:t xml:space="preserve"> NE (označite)</w:t>
            </w:r>
          </w:p>
        </w:tc>
      </w:tr>
      <w:tr w:rsidR="00B93ADD" w:rsidRPr="001572FE" w14:paraId="131A9A88" w14:textId="77777777" w:rsidTr="00E92ACD">
        <w:trPr>
          <w:trHeight w:val="401"/>
          <w:tblHeader/>
        </w:trPr>
        <w:tc>
          <w:tcPr>
            <w:tcW w:w="3600" w:type="dxa"/>
            <w:vAlign w:val="center"/>
          </w:tcPr>
          <w:p w14:paraId="2CD2E743" w14:textId="0A13B527" w:rsidR="00B93ADD" w:rsidRDefault="00B93ADD" w:rsidP="00A06E20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partnerji</w:t>
            </w:r>
            <w:r w:rsidR="00E92ACD">
              <w:rPr>
                <w:rFonts w:cs="Arial"/>
                <w:sz w:val="20"/>
              </w:rPr>
              <w:t>*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31FEB2B5" w14:textId="6B6A038F" w:rsidR="00B93ADD" w:rsidRPr="001572FE" w:rsidRDefault="00B93ADD" w:rsidP="00A06E20">
            <w:pPr>
              <w:ind w:right="-14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sz w:val="20"/>
                  <w:szCs w:val="20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NE (označite)</w:t>
            </w:r>
          </w:p>
        </w:tc>
      </w:tr>
      <w:tr w:rsidR="00B93ADD" w:rsidRPr="001572FE" w14:paraId="48AA0FAC" w14:textId="77777777" w:rsidTr="00E92ACD">
        <w:trPr>
          <w:trHeight w:val="393"/>
          <w:tblHeader/>
        </w:trPr>
        <w:tc>
          <w:tcPr>
            <w:tcW w:w="3600" w:type="dxa"/>
            <w:vAlign w:val="center"/>
          </w:tcPr>
          <w:p w14:paraId="5B44888F" w14:textId="32A1077C" w:rsidR="00B93ADD" w:rsidRDefault="00B93ADD" w:rsidP="00A06E20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podizvajalci</w:t>
            </w:r>
            <w:r w:rsidR="00E92ACD">
              <w:rPr>
                <w:rFonts w:cs="Arial"/>
                <w:sz w:val="20"/>
              </w:rPr>
              <w:t>*</w:t>
            </w:r>
            <w:r>
              <w:rPr>
                <w:rFonts w:cs="Arial"/>
                <w:sz w:val="20"/>
              </w:rPr>
              <w:t xml:space="preserve">: </w:t>
            </w:r>
          </w:p>
        </w:tc>
        <w:tc>
          <w:tcPr>
            <w:tcW w:w="5528" w:type="dxa"/>
            <w:vAlign w:val="center"/>
          </w:tcPr>
          <w:p w14:paraId="6F37BF12" w14:textId="192FA539" w:rsidR="00B93ADD" w:rsidRDefault="00B93ADD" w:rsidP="00B93ADD">
            <w:pPr>
              <w:rPr>
                <w:sz w:val="20"/>
                <w:szCs w:val="20"/>
              </w:rPr>
            </w:pPr>
            <w:r w:rsidRPr="00B93ADD">
              <w:rPr>
                <w:sz w:val="20"/>
                <w:szCs w:val="20"/>
              </w:rPr>
              <w:t xml:space="preserve">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DA  /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15AD3C57" w14:textId="7AD7F306" w:rsidR="001E3F13" w:rsidRPr="00E92ACD" w:rsidRDefault="00E92ACD" w:rsidP="00E92ACD">
      <w:pPr>
        <w:spacing w:after="240"/>
        <w:jc w:val="both"/>
        <w:rPr>
          <w:rFonts w:eastAsia="MS ??"/>
          <w:sz w:val="20"/>
          <w:szCs w:val="20"/>
        </w:rPr>
      </w:pPr>
      <w:r>
        <w:rPr>
          <w:rFonts w:eastAsia="MS ??"/>
          <w:sz w:val="20"/>
          <w:szCs w:val="20"/>
        </w:rPr>
        <w:t>*</w:t>
      </w:r>
      <w:r w:rsidRPr="00B93ADD">
        <w:rPr>
          <w:rFonts w:eastAsia="MS ??"/>
          <w:sz w:val="20"/>
          <w:szCs w:val="20"/>
        </w:rPr>
        <w:t xml:space="preserve">V primeru nastopa s partnerjem ali podizvajalcem, </w:t>
      </w:r>
      <w:r>
        <w:rPr>
          <w:rFonts w:eastAsia="MS ??"/>
          <w:sz w:val="20"/>
          <w:szCs w:val="20"/>
        </w:rPr>
        <w:t xml:space="preserve">ponudnik </w:t>
      </w:r>
      <w:r w:rsidRPr="00B93ADD">
        <w:rPr>
          <w:rFonts w:eastAsia="MS ??"/>
          <w:sz w:val="20"/>
          <w:szCs w:val="20"/>
        </w:rPr>
        <w:t xml:space="preserve">podatke o partnerju/-ih vnese v tabele v nadaljevanju tega obrazca. V primeru, da </w:t>
      </w:r>
      <w:r>
        <w:rPr>
          <w:rFonts w:eastAsia="MS ??"/>
          <w:sz w:val="20"/>
          <w:szCs w:val="20"/>
        </w:rPr>
        <w:t>ponudnik</w:t>
      </w:r>
      <w:r w:rsidRPr="00B93ADD">
        <w:rPr>
          <w:rFonts w:eastAsia="MS ??"/>
          <w:sz w:val="20"/>
          <w:szCs w:val="20"/>
        </w:rPr>
        <w:t xml:space="preserve">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2858"/>
        <w:gridCol w:w="3223"/>
      </w:tblGrid>
      <w:tr w:rsidR="00E92ACD" w14:paraId="55278A8E" w14:textId="77777777" w:rsidTr="00E92ACD">
        <w:tc>
          <w:tcPr>
            <w:tcW w:w="2991" w:type="dxa"/>
          </w:tcPr>
          <w:p w14:paraId="14B44461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1627C653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2A5165A1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1D6EB19C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4B168098" w14:textId="2ABC1B53" w:rsidR="00E92ACD" w:rsidRDefault="00E92ACD" w:rsidP="00ED3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1"/>
            </w:r>
          </w:p>
        </w:tc>
        <w:tc>
          <w:tcPr>
            <w:tcW w:w="2858" w:type="dxa"/>
          </w:tcPr>
          <w:p w14:paraId="06C33AEC" w14:textId="77777777" w:rsidR="00E92ACD" w:rsidRPr="00137757" w:rsidRDefault="00E92ACD" w:rsidP="00724D4F">
            <w:pPr>
              <w:rPr>
                <w:sz w:val="20"/>
                <w:szCs w:val="20"/>
              </w:rPr>
            </w:pPr>
          </w:p>
        </w:tc>
        <w:tc>
          <w:tcPr>
            <w:tcW w:w="3223" w:type="dxa"/>
          </w:tcPr>
          <w:p w14:paraId="6E7909BD" w14:textId="694492DE" w:rsidR="00E92ACD" w:rsidRDefault="00E92ACD" w:rsidP="00724D4F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34779371" w14:textId="77777777" w:rsidR="00E92ACD" w:rsidRDefault="00E92ACD" w:rsidP="00ED3863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1A66F56F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47CE09BF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7A2F06E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95035AA" w14:textId="31547453" w:rsidR="00E92ACD" w:rsidRDefault="00E92ACD" w:rsidP="00724D4F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</w:tc>
      </w:tr>
    </w:tbl>
    <w:p w14:paraId="675B29C3" w14:textId="1FEFB285" w:rsidR="00B93ADD" w:rsidRPr="004D7DCF" w:rsidRDefault="004D7DCF" w:rsidP="001E3F13">
      <w:pPr>
        <w:pStyle w:val="Naslov1"/>
        <w:numPr>
          <w:ilvl w:val="0"/>
          <w:numId w:val="0"/>
        </w:numPr>
        <w:shd w:val="clear" w:color="auto" w:fill="E2EFD9" w:themeFill="accent6" w:themeFillTint="33"/>
      </w:pPr>
      <w:r w:rsidRPr="004D7DCF">
        <w:lastRenderedPageBreak/>
        <w:t>PARTNERJI V SKUPNI PRIJAVI</w:t>
      </w:r>
    </w:p>
    <w:p w14:paraId="12558651" w14:textId="075EE3DB" w:rsidR="00BF5CF0" w:rsidRPr="001572FE" w:rsidRDefault="0005352A" w:rsidP="0005352A">
      <w:pPr>
        <w:pStyle w:val="Naslov2"/>
        <w:numPr>
          <w:ilvl w:val="0"/>
          <w:numId w:val="0"/>
        </w:numPr>
        <w:ind w:left="576" w:hanging="576"/>
      </w:pPr>
      <w:r>
        <w:t>Partner 1*: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14:paraId="3CC3E7DA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032E01">
              <w:rPr>
                <w:sz w:val="20"/>
                <w:szCs w:val="20"/>
              </w:rPr>
            </w:r>
            <w:r w:rsidR="00032E01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070604DE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26B94090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3D95610F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3DC0E03E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797FFAAE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5F19A82" w14:textId="77777777" w:rsidR="0005352A" w:rsidRDefault="0005352A" w:rsidP="00BF5CF0">
      <w:pPr>
        <w:rPr>
          <w:sz w:val="20"/>
          <w:szCs w:val="20"/>
        </w:rPr>
      </w:pPr>
    </w:p>
    <w:p w14:paraId="6F5D850A" w14:textId="77777777" w:rsidR="0005352A" w:rsidRDefault="0005352A" w:rsidP="00BF5CF0">
      <w:pPr>
        <w:rPr>
          <w:sz w:val="20"/>
          <w:szCs w:val="20"/>
        </w:rPr>
      </w:pPr>
    </w:p>
    <w:p w14:paraId="4078BBE3" w14:textId="66B4913E" w:rsidR="0005352A" w:rsidRPr="0005352A" w:rsidRDefault="0005352A" w:rsidP="0005352A">
      <w:pPr>
        <w:pStyle w:val="Naslov2"/>
        <w:numPr>
          <w:ilvl w:val="0"/>
          <w:numId w:val="0"/>
        </w:numPr>
        <w:ind w:left="576" w:hanging="576"/>
      </w:pPr>
      <w:r w:rsidRPr="0005352A">
        <w:t>Partner 2</w:t>
      </w:r>
      <w:r>
        <w:t>*</w:t>
      </w:r>
      <w:r w:rsidRPr="0005352A">
        <w:t>: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05352A" w:rsidRPr="001572FE" w14:paraId="4325D10E" w14:textId="77777777" w:rsidTr="00475DEC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032E01">
              <w:rPr>
                <w:sz w:val="20"/>
                <w:szCs w:val="20"/>
              </w:rPr>
            </w:r>
            <w:r w:rsidR="00032E01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1F7101FB" w14:textId="77777777" w:rsidTr="00475DEC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4AEA1D99" w14:textId="77777777" w:rsidTr="00475DEC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0F7BBB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39148AC7" w14:textId="77777777" w:rsidTr="00475DEC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12253951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97F9ACE" w14:textId="77777777" w:rsidR="0005352A" w:rsidRDefault="0005352A" w:rsidP="00BF5CF0">
      <w:pPr>
        <w:rPr>
          <w:sz w:val="20"/>
          <w:szCs w:val="20"/>
        </w:rPr>
      </w:pPr>
    </w:p>
    <w:p w14:paraId="4ECD2723" w14:textId="77777777" w:rsidR="0005352A" w:rsidRDefault="0005352A" w:rsidP="00BF5CF0">
      <w:pPr>
        <w:rPr>
          <w:sz w:val="20"/>
          <w:szCs w:val="20"/>
        </w:rPr>
      </w:pPr>
    </w:p>
    <w:p w14:paraId="1327D656" w14:textId="3929CB17" w:rsidR="00BF5CF0" w:rsidRDefault="0005352A" w:rsidP="00BF5CF0">
      <w:r>
        <w:rPr>
          <w:sz w:val="20"/>
          <w:szCs w:val="20"/>
        </w:rPr>
        <w:t>*</w:t>
      </w:r>
      <w:r w:rsidR="00710312">
        <w:rPr>
          <w:sz w:val="20"/>
          <w:szCs w:val="20"/>
        </w:rPr>
        <w:t>Ponudnik</w:t>
      </w:r>
      <w:r w:rsidRPr="0005352A">
        <w:rPr>
          <w:sz w:val="20"/>
          <w:szCs w:val="20"/>
        </w:rPr>
        <w:t xml:space="preserve"> (vodilni partner) tabelo v primeru več partnerjev kopira in </w:t>
      </w:r>
      <w:r w:rsidR="00BF5CF0" w:rsidRPr="0005352A">
        <w:rPr>
          <w:sz w:val="20"/>
          <w:szCs w:val="20"/>
        </w:rPr>
        <w:t xml:space="preserve">izpolni v celoti tolikokrat, kolikor je </w:t>
      </w:r>
      <w:r w:rsidRPr="0005352A">
        <w:rPr>
          <w:sz w:val="20"/>
          <w:szCs w:val="20"/>
        </w:rPr>
        <w:t>partnerjev v skupni prijavi.</w:t>
      </w:r>
    </w:p>
    <w:p w14:paraId="7A564AC0" w14:textId="77777777" w:rsidR="00BF5CF0" w:rsidRDefault="00BF5CF0" w:rsidP="00BF5CF0"/>
    <w:p w14:paraId="21B1CF70" w14:textId="77777777" w:rsidR="004D7DCF" w:rsidRDefault="004D7DCF" w:rsidP="00BF5CF0"/>
    <w:p w14:paraId="7979CBA9" w14:textId="77777777" w:rsidR="002D4C28" w:rsidRDefault="002D4C28" w:rsidP="00BF5CF0"/>
    <w:p w14:paraId="0885159F" w14:textId="77777777" w:rsidR="001E3F13" w:rsidRDefault="001E3F13" w:rsidP="00BF5CF0"/>
    <w:p w14:paraId="69CCFEB9" w14:textId="7CEB791C" w:rsidR="002D4C28" w:rsidRDefault="002D4C28" w:rsidP="00BF5CF0"/>
    <w:p w14:paraId="70922892" w14:textId="51562B5B" w:rsidR="00D36B75" w:rsidRDefault="00D36B75" w:rsidP="00BF5CF0"/>
    <w:p w14:paraId="71CA1377" w14:textId="77777777" w:rsidR="00D36B75" w:rsidRDefault="00D36B75" w:rsidP="00BF5CF0"/>
    <w:p w14:paraId="6C2B3B1B" w14:textId="77777777" w:rsidR="002D4C28" w:rsidRDefault="002D4C28" w:rsidP="00BF5CF0"/>
    <w:p w14:paraId="780B1D32" w14:textId="77777777" w:rsidR="0005352A" w:rsidRDefault="0005352A" w:rsidP="00BF5CF0"/>
    <w:p w14:paraId="13FED75A" w14:textId="77777777" w:rsidR="0005352A" w:rsidRDefault="0005352A" w:rsidP="00BF5CF0"/>
    <w:p w14:paraId="78CB922B" w14:textId="77777777" w:rsidR="004D7DCF" w:rsidRDefault="004D7DCF" w:rsidP="00BF5CF0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5352A" w14:paraId="6C85FA6B" w14:textId="77777777" w:rsidTr="00475DEC">
        <w:tc>
          <w:tcPr>
            <w:tcW w:w="4531" w:type="dxa"/>
          </w:tcPr>
          <w:p w14:paraId="7F710F59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2F66CDE2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15F51705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7680CBF7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461DC8ED" w14:textId="77777777" w:rsidR="0005352A" w:rsidRDefault="0005352A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2"/>
            </w:r>
          </w:p>
        </w:tc>
        <w:tc>
          <w:tcPr>
            <w:tcW w:w="4531" w:type="dxa"/>
          </w:tcPr>
          <w:p w14:paraId="7FB21239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6D7204A6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4A293C88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B03FA5C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2A863CD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1099B26" w14:textId="77777777" w:rsidR="0005352A" w:rsidRDefault="0005352A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0891B4F5" w14:textId="77777777" w:rsidR="0005352A" w:rsidRPr="00137757" w:rsidRDefault="0005352A" w:rsidP="00475DEC">
            <w:pPr>
              <w:rPr>
                <w:sz w:val="20"/>
                <w:szCs w:val="20"/>
              </w:rPr>
            </w:pPr>
          </w:p>
          <w:p w14:paraId="58D7DEAA" w14:textId="77777777" w:rsidR="0005352A" w:rsidRDefault="0005352A" w:rsidP="00475DEC">
            <w:pPr>
              <w:rPr>
                <w:sz w:val="20"/>
                <w:szCs w:val="20"/>
              </w:rPr>
            </w:pPr>
          </w:p>
        </w:tc>
      </w:tr>
    </w:tbl>
    <w:p w14:paraId="27C8447F" w14:textId="77777777" w:rsidR="00032E01" w:rsidRDefault="00032E01" w:rsidP="0005352A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  <w:rPr>
          <w:szCs w:val="28"/>
        </w:rPr>
      </w:pPr>
    </w:p>
    <w:p w14:paraId="5B7E99B7" w14:textId="24FA0CC2" w:rsidR="00BF5CF0" w:rsidRPr="0005352A" w:rsidRDefault="0073795E" w:rsidP="0005352A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  <w:rPr>
          <w:i/>
          <w:szCs w:val="28"/>
        </w:rPr>
      </w:pPr>
      <w:bookmarkStart w:id="5" w:name="_GoBack"/>
      <w:bookmarkEnd w:id="5"/>
      <w:r>
        <w:rPr>
          <w:szCs w:val="28"/>
        </w:rPr>
        <w:t>U</w:t>
      </w:r>
      <w:r w:rsidR="00BF5CF0" w:rsidRPr="0005352A">
        <w:rPr>
          <w:szCs w:val="28"/>
        </w:rPr>
        <w:t>DELEŽBA PODIZVAJALCEV</w:t>
      </w:r>
    </w:p>
    <w:p w14:paraId="22DBE5F6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p w14:paraId="1FEEB6D0" w14:textId="77777777" w:rsidR="00BF5CF0" w:rsidRPr="001572FE" w:rsidRDefault="00BF5CF0" w:rsidP="00BF5CF0">
      <w:pPr>
        <w:rPr>
          <w:sz w:val="20"/>
          <w:szCs w:val="20"/>
        </w:rPr>
      </w:pPr>
    </w:p>
    <w:p w14:paraId="23E809C7" w14:textId="6E1D5D8A" w:rsidR="00BF5CF0" w:rsidRPr="00C25273" w:rsidRDefault="00C25273" w:rsidP="00C25273">
      <w:pPr>
        <w:pStyle w:val="Naslov2"/>
        <w:numPr>
          <w:ilvl w:val="0"/>
          <w:numId w:val="0"/>
        </w:numPr>
        <w:ind w:left="576" w:hanging="576"/>
      </w:pPr>
      <w:r w:rsidRPr="00C25273">
        <w:t>Podizvajalec 1</w:t>
      </w:r>
      <w:r w:rsidR="002D4C28">
        <w:t>*</w:t>
      </w:r>
      <w:r w:rsidRPr="00C25273">
        <w:t xml:space="preserve">: 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14:paraId="7F503F43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17CBE452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0402ED24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550F5859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97EE97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13A8FD6F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2C2772C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8BD440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1FE8418D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4C7BAEF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0069EFE5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B24C3E2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B3871">
              <w:rPr>
                <w:rFonts w:eastAsia="Calibri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14:paraId="2DFF7FE6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3FF2FC63" w14:textId="22D58D06" w:rsidR="00BF5CF0" w:rsidRPr="000733D0" w:rsidRDefault="00C25273" w:rsidP="00DA712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Kontaktni podatki (e</w:t>
            </w:r>
            <w:r w:rsidR="00DA712C">
              <w:rPr>
                <w:rFonts w:eastAsia="Calibri"/>
                <w:sz w:val="20"/>
                <w:szCs w:val="20"/>
              </w:rPr>
              <w:t xml:space="preserve">lektronski </w:t>
            </w:r>
            <w:r>
              <w:rPr>
                <w:rFonts w:eastAsia="Calibri"/>
                <w:sz w:val="20"/>
                <w:szCs w:val="20"/>
              </w:rPr>
              <w:t>naslov oz. tel</w:t>
            </w:r>
            <w:r w:rsidR="00DA712C">
              <w:rPr>
                <w:rFonts w:eastAsia="Calibri"/>
                <w:sz w:val="20"/>
                <w:szCs w:val="20"/>
              </w:rPr>
              <w:t>efonska</w:t>
            </w:r>
            <w:r>
              <w:rPr>
                <w:rFonts w:eastAsia="Calibri"/>
                <w:sz w:val="20"/>
                <w:szCs w:val="20"/>
              </w:rPr>
              <w:t xml:space="preserve"> številka):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67C93B94" w14:textId="2FD26E26" w:rsidR="00BF5CF0" w:rsidRPr="000733D0" w:rsidRDefault="008D5F9B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3B624E" w:rsidRPr="000733D0" w14:paraId="35246986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AA0FBBF" w14:textId="2B6E18EA" w:rsidR="003B624E" w:rsidRPr="000733D0" w:rsidRDefault="004D0907" w:rsidP="004D090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D</w:t>
            </w:r>
            <w:r w:rsidR="008D5F9B" w:rsidRPr="008D5F9B">
              <w:rPr>
                <w:rFonts w:eastAsia="Calibri"/>
                <w:sz w:val="20"/>
                <w:szCs w:val="20"/>
              </w:rPr>
              <w:t>el</w:t>
            </w:r>
            <w:r w:rsidR="000054B0">
              <w:rPr>
                <w:rFonts w:eastAsia="Calibri"/>
                <w:sz w:val="20"/>
                <w:szCs w:val="20"/>
              </w:rPr>
              <w:t xml:space="preserve"> javnega naročila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, ki </w:t>
            </w:r>
            <w:r w:rsidR="000054B0">
              <w:rPr>
                <w:rFonts w:eastAsia="Calibri"/>
                <w:sz w:val="20"/>
                <w:szCs w:val="20"/>
              </w:rPr>
              <w:t xml:space="preserve">ga </w:t>
            </w:r>
            <w:r w:rsidR="00710312">
              <w:rPr>
                <w:rFonts w:eastAsia="Calibri"/>
                <w:sz w:val="20"/>
                <w:szCs w:val="20"/>
              </w:rPr>
              <w:t>bo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prevz</w:t>
            </w:r>
            <w:r w:rsidR="00710312">
              <w:rPr>
                <w:rFonts w:eastAsia="Calibri"/>
                <w:sz w:val="20"/>
                <w:szCs w:val="20"/>
              </w:rPr>
              <w:t>el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posamezen podizvajalec</w:t>
            </w:r>
            <w:r w:rsidR="00C24F5D" w:rsidRPr="008D5F9B">
              <w:rPr>
                <w:rFonts w:eastAsia="Calibri"/>
                <w:sz w:val="20"/>
                <w:szCs w:val="20"/>
              </w:rPr>
              <w:t xml:space="preserve"> </w:t>
            </w:r>
            <w:r w:rsidR="00C24F5D">
              <w:rPr>
                <w:rFonts w:eastAsia="Calibri"/>
                <w:sz w:val="20"/>
                <w:szCs w:val="20"/>
              </w:rPr>
              <w:t>(opišite vrsto del/predmet)</w:t>
            </w:r>
            <w:r w:rsidR="00E92ACD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CE69664" w14:textId="36D8676B" w:rsidR="003B624E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2A5D6D3F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25A04DB" w14:textId="28571088" w:rsidR="008D5F9B" w:rsidRP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Količina: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2791667" w14:textId="36BC5B91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7D79D87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94FD96C" w14:textId="77777777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</w:p>
          <w:p w14:paraId="6FEDC547" w14:textId="4F9418D2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Vrednost v EUR brez DDV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0FB61887" w14:textId="7311980C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3EAB99BA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5A777E06" w14:textId="278FC404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352A9BE6" w14:textId="61B8FB58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9FEA54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55E668" w14:textId="788D179E" w:rsidR="008D5F9B" w:rsidRPr="00D26748" w:rsidRDefault="008D5F9B" w:rsidP="000733D0">
            <w:pPr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2E7502F1" w14:textId="108F5103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169E31A4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7BD6014E" w14:textId="2F93917B" w:rsidR="008D5F9B" w:rsidRPr="00D26748" w:rsidRDefault="008D5F9B" w:rsidP="008D58BA">
            <w:pPr>
              <w:rPr>
                <w:rFonts w:eastAsia="Calibri" w:cs="Times New Roman"/>
                <w:sz w:val="20"/>
                <w:lang w:eastAsia="en-US"/>
              </w:rPr>
            </w:pPr>
            <w:r w:rsidRPr="008D5F9B">
              <w:rPr>
                <w:rFonts w:eastAsia="Calibri" w:cs="Times New Roman"/>
                <w:sz w:val="20"/>
                <w:lang w:eastAsia="en-US"/>
              </w:rPr>
              <w:t xml:space="preserve">Podizvajalec zahteva neposredno plačilo 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5BFD11BC" w14:textId="67DDE386" w:rsidR="008D5F9B" w:rsidRPr="000733D0" w:rsidRDefault="00032E01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3DDA59F2" w14:textId="77777777" w:rsidR="00BF5CF0" w:rsidRPr="008D5F9B" w:rsidRDefault="00BF5CF0" w:rsidP="008D5F9B">
      <w:pPr>
        <w:rPr>
          <w:rStyle w:val="Krepko"/>
        </w:rPr>
      </w:pPr>
    </w:p>
    <w:p w14:paraId="7329D7E4" w14:textId="3EACB25E" w:rsidR="008D5F9B" w:rsidRDefault="008D5F9B" w:rsidP="008D5F9B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710312">
        <w:rPr>
          <w:sz w:val="20"/>
          <w:szCs w:val="20"/>
        </w:rPr>
        <w:t xml:space="preserve">Ponudnik </w:t>
      </w:r>
      <w:r w:rsidRPr="0005352A">
        <w:rPr>
          <w:sz w:val="20"/>
          <w:szCs w:val="20"/>
        </w:rPr>
        <w:t>(</w:t>
      </w:r>
      <w:r>
        <w:rPr>
          <w:sz w:val="20"/>
          <w:szCs w:val="20"/>
        </w:rPr>
        <w:t>glavni izvajalec</w:t>
      </w:r>
      <w:r w:rsidRPr="0005352A">
        <w:rPr>
          <w:sz w:val="20"/>
          <w:szCs w:val="20"/>
        </w:rPr>
        <w:t xml:space="preserve">) tabelo v primeru več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 xml:space="preserve"> kopira in izpolni v celoti tolikokrat, kolikor </w:t>
      </w:r>
      <w:r w:rsidR="00A24D24">
        <w:rPr>
          <w:sz w:val="20"/>
          <w:szCs w:val="20"/>
        </w:rPr>
        <w:t>bo</w:t>
      </w:r>
      <w:r w:rsidRPr="0005352A">
        <w:rPr>
          <w:sz w:val="20"/>
          <w:szCs w:val="20"/>
        </w:rPr>
        <w:t xml:space="preserve">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>.</w:t>
      </w:r>
    </w:p>
    <w:p w14:paraId="1AD96542" w14:textId="77777777" w:rsidR="006E7171" w:rsidRDefault="006E7171" w:rsidP="008D5F9B"/>
    <w:p w14:paraId="4028CBD5" w14:textId="77777777" w:rsidR="006E7171" w:rsidRDefault="006E7171" w:rsidP="008D5F9B"/>
    <w:p w14:paraId="13438118" w14:textId="77777777" w:rsidR="006E7171" w:rsidRDefault="006E7171" w:rsidP="008D5F9B"/>
    <w:p w14:paraId="4991A9AC" w14:textId="77777777" w:rsidR="006E7171" w:rsidRDefault="006E7171" w:rsidP="008D5F9B"/>
    <w:p w14:paraId="170CDDF3" w14:textId="77777777" w:rsidR="006E7171" w:rsidRDefault="006E7171" w:rsidP="008D5F9B"/>
    <w:p w14:paraId="42DF3CC9" w14:textId="77777777" w:rsidR="006E7171" w:rsidRDefault="006E7171" w:rsidP="008D5F9B"/>
    <w:p w14:paraId="6C745CE3" w14:textId="77777777" w:rsidR="006E7171" w:rsidRDefault="006E7171" w:rsidP="008D5F9B"/>
    <w:p w14:paraId="51218934" w14:textId="77777777" w:rsidR="006E7171" w:rsidRDefault="006E7171" w:rsidP="008D5F9B"/>
    <w:p w14:paraId="13D80E8F" w14:textId="77777777" w:rsidR="006E7171" w:rsidRDefault="006E7171" w:rsidP="008D5F9B"/>
    <w:p w14:paraId="117BD599" w14:textId="77777777" w:rsidR="006E7171" w:rsidRDefault="006E7171" w:rsidP="008D5F9B"/>
    <w:p w14:paraId="55082C99" w14:textId="77777777" w:rsidR="006E7171" w:rsidRDefault="006E7171" w:rsidP="008D5F9B"/>
    <w:p w14:paraId="6A35EDBE" w14:textId="77777777" w:rsidR="006E7171" w:rsidRDefault="006E7171" w:rsidP="008D5F9B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14:paraId="47BE77A2" w14:textId="77777777" w:rsidTr="00475DEC">
        <w:tc>
          <w:tcPr>
            <w:tcW w:w="4531" w:type="dxa"/>
          </w:tcPr>
          <w:p w14:paraId="3ED07E8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F9348B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3059E42F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0393A609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2555B45" w14:textId="77777777" w:rsidR="006E7171" w:rsidRDefault="006E7171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7245B512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77406ABF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7D4C2149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6CA5F01E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4F99FD1" w14:textId="77777777" w:rsidR="006E7171" w:rsidRDefault="006E7171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6774E493" w14:textId="77777777" w:rsidR="006E7171" w:rsidRPr="00137757" w:rsidRDefault="006E7171" w:rsidP="00475DEC">
            <w:pPr>
              <w:rPr>
                <w:sz w:val="20"/>
                <w:szCs w:val="20"/>
              </w:rPr>
            </w:pPr>
          </w:p>
          <w:p w14:paraId="0A71B878" w14:textId="77777777" w:rsidR="006E7171" w:rsidRDefault="006E7171" w:rsidP="00475DEC">
            <w:pPr>
              <w:rPr>
                <w:sz w:val="20"/>
                <w:szCs w:val="20"/>
              </w:rPr>
            </w:pPr>
          </w:p>
        </w:tc>
      </w:tr>
    </w:tbl>
    <w:p w14:paraId="541A1059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745D28"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0C600" w14:textId="77777777" w:rsidR="007B3A9F" w:rsidRDefault="007B3A9F">
      <w:r>
        <w:separator/>
      </w:r>
    </w:p>
  </w:endnote>
  <w:endnote w:type="continuationSeparator" w:id="0">
    <w:p w14:paraId="464B846D" w14:textId="77777777" w:rsidR="007B3A9F" w:rsidRDefault="007B3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27F83B1E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B63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99CE3" w14:textId="77777777" w:rsidR="007B3A9F" w:rsidRDefault="007B3A9F">
      <w:r>
        <w:separator/>
      </w:r>
    </w:p>
  </w:footnote>
  <w:footnote w:type="continuationSeparator" w:id="0">
    <w:p w14:paraId="48D949D4" w14:textId="77777777" w:rsidR="007B3A9F" w:rsidRDefault="007B3A9F">
      <w:r>
        <w:continuationSeparator/>
      </w:r>
    </w:p>
  </w:footnote>
  <w:footnote w:id="1">
    <w:p w14:paraId="0D710DD5" w14:textId="186DF3FD" w:rsidR="00E92ACD" w:rsidRDefault="00E92ACD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2">
    <w:p w14:paraId="6AE4D2D4" w14:textId="77777777" w:rsidR="0005352A" w:rsidRDefault="0005352A" w:rsidP="0005352A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3">
    <w:p w14:paraId="710069D9" w14:textId="77777777" w:rsidR="006E7171" w:rsidRDefault="006E7171" w:rsidP="006E7171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5"/>
  </w:num>
  <w:num w:numId="5">
    <w:abstractNumId w:val="19"/>
  </w:num>
  <w:num w:numId="6">
    <w:abstractNumId w:val="13"/>
  </w:num>
  <w:num w:numId="7">
    <w:abstractNumId w:val="22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17"/>
  </w:num>
  <w:num w:numId="19">
    <w:abstractNumId w:val="21"/>
  </w:num>
  <w:num w:numId="20">
    <w:abstractNumId w:val="20"/>
  </w:num>
  <w:num w:numId="21">
    <w:abstractNumId w:val="2"/>
  </w:num>
  <w:num w:numId="22">
    <w:abstractNumId w:val="9"/>
  </w:num>
  <w:num w:numId="23">
    <w:abstractNumId w:val="20"/>
  </w:num>
  <w:num w:numId="24">
    <w:abstractNumId w:val="20"/>
  </w:num>
  <w:num w:numId="25">
    <w:abstractNumId w:val="20"/>
  </w:num>
  <w:num w:numId="26">
    <w:abstractNumId w:val="16"/>
  </w:num>
  <w:num w:numId="27">
    <w:abstractNumId w:val="3"/>
  </w:num>
  <w:num w:numId="28">
    <w:abstractNumId w:val="20"/>
  </w:num>
  <w:num w:numId="29">
    <w:abstractNumId w:val="20"/>
  </w:num>
  <w:num w:numId="30">
    <w:abstractNumId w:val="7"/>
  </w:num>
  <w:num w:numId="31">
    <w:abstractNumId w:val="4"/>
  </w:num>
  <w:num w:numId="32">
    <w:abstractNumId w:val="11"/>
  </w:num>
  <w:num w:numId="33">
    <w:abstractNumId w:val="14"/>
  </w:num>
  <w:num w:numId="34">
    <w:abstractNumId w:val="20"/>
  </w:num>
  <w:num w:numId="35">
    <w:abstractNumId w:val="0"/>
  </w:num>
  <w:num w:numId="36">
    <w:abstractNumId w:val="8"/>
  </w:num>
  <w:num w:numId="37">
    <w:abstractNumId w:val="12"/>
  </w:num>
  <w:num w:numId="38">
    <w:abstractNumId w:val="1"/>
  </w:num>
  <w:num w:numId="39">
    <w:abstractNumId w:val="18"/>
  </w:num>
  <w:num w:numId="40">
    <w:abstractNumId w:val="6"/>
  </w:num>
  <w:num w:numId="41">
    <w:abstractNumId w:val="20"/>
  </w:num>
  <w:num w:numId="42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1F74"/>
    <w:rsid w:val="0003275E"/>
    <w:rsid w:val="00032E01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B3871"/>
    <w:rsid w:val="000B419F"/>
    <w:rsid w:val="000B694B"/>
    <w:rsid w:val="000C0FD5"/>
    <w:rsid w:val="000D0EC4"/>
    <w:rsid w:val="000E356B"/>
    <w:rsid w:val="000F0FF6"/>
    <w:rsid w:val="000F6C2D"/>
    <w:rsid w:val="00101D9E"/>
    <w:rsid w:val="001134E8"/>
    <w:rsid w:val="00114EB9"/>
    <w:rsid w:val="001215D7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D1147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318A"/>
    <w:rsid w:val="00283D06"/>
    <w:rsid w:val="0028535D"/>
    <w:rsid w:val="0029316E"/>
    <w:rsid w:val="002948A9"/>
    <w:rsid w:val="002A0D85"/>
    <w:rsid w:val="002A33F2"/>
    <w:rsid w:val="002A546E"/>
    <w:rsid w:val="002A7DDF"/>
    <w:rsid w:val="002D4C28"/>
    <w:rsid w:val="002D4C2B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D3E51"/>
    <w:rsid w:val="003E0883"/>
    <w:rsid w:val="003E5DF0"/>
    <w:rsid w:val="00402BB9"/>
    <w:rsid w:val="00410BB8"/>
    <w:rsid w:val="004268E0"/>
    <w:rsid w:val="00430D7A"/>
    <w:rsid w:val="00437618"/>
    <w:rsid w:val="00446859"/>
    <w:rsid w:val="00452214"/>
    <w:rsid w:val="00454C20"/>
    <w:rsid w:val="00457CE6"/>
    <w:rsid w:val="00462307"/>
    <w:rsid w:val="00462803"/>
    <w:rsid w:val="0046444A"/>
    <w:rsid w:val="00465647"/>
    <w:rsid w:val="004706A0"/>
    <w:rsid w:val="00471A28"/>
    <w:rsid w:val="00471AE2"/>
    <w:rsid w:val="0047682C"/>
    <w:rsid w:val="00480052"/>
    <w:rsid w:val="00486C2A"/>
    <w:rsid w:val="004B2B91"/>
    <w:rsid w:val="004C4526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C39"/>
    <w:rsid w:val="00562C0E"/>
    <w:rsid w:val="005673D1"/>
    <w:rsid w:val="005854AC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E48A5"/>
    <w:rsid w:val="005F41A8"/>
    <w:rsid w:val="005F7189"/>
    <w:rsid w:val="005F794D"/>
    <w:rsid w:val="005F7E05"/>
    <w:rsid w:val="00616CA6"/>
    <w:rsid w:val="0061797B"/>
    <w:rsid w:val="00620AC9"/>
    <w:rsid w:val="006216E6"/>
    <w:rsid w:val="00623CEF"/>
    <w:rsid w:val="006500BB"/>
    <w:rsid w:val="00650EBC"/>
    <w:rsid w:val="00657E8A"/>
    <w:rsid w:val="00664FAE"/>
    <w:rsid w:val="00674D4B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035D"/>
    <w:rsid w:val="0075570A"/>
    <w:rsid w:val="007644FE"/>
    <w:rsid w:val="00773AC1"/>
    <w:rsid w:val="00776432"/>
    <w:rsid w:val="00784164"/>
    <w:rsid w:val="00785F93"/>
    <w:rsid w:val="007A45D9"/>
    <w:rsid w:val="007A7417"/>
    <w:rsid w:val="007B3A9F"/>
    <w:rsid w:val="007B7F4B"/>
    <w:rsid w:val="007C37CD"/>
    <w:rsid w:val="007C3E27"/>
    <w:rsid w:val="007D7BE8"/>
    <w:rsid w:val="008032E2"/>
    <w:rsid w:val="0081135E"/>
    <w:rsid w:val="00817990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06E20"/>
    <w:rsid w:val="00A15B64"/>
    <w:rsid w:val="00A1683A"/>
    <w:rsid w:val="00A205C1"/>
    <w:rsid w:val="00A24D24"/>
    <w:rsid w:val="00A464A8"/>
    <w:rsid w:val="00A4709A"/>
    <w:rsid w:val="00A47368"/>
    <w:rsid w:val="00A47F36"/>
    <w:rsid w:val="00A679E2"/>
    <w:rsid w:val="00A712E7"/>
    <w:rsid w:val="00A74183"/>
    <w:rsid w:val="00A767B8"/>
    <w:rsid w:val="00A770DD"/>
    <w:rsid w:val="00A77AA2"/>
    <w:rsid w:val="00A9129A"/>
    <w:rsid w:val="00AC0EF0"/>
    <w:rsid w:val="00AD7311"/>
    <w:rsid w:val="00AE11CC"/>
    <w:rsid w:val="00AF2B15"/>
    <w:rsid w:val="00AF3B2C"/>
    <w:rsid w:val="00B02FFD"/>
    <w:rsid w:val="00B07ADE"/>
    <w:rsid w:val="00B23EA4"/>
    <w:rsid w:val="00B36B24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A7DB9"/>
    <w:rsid w:val="00CB11FD"/>
    <w:rsid w:val="00CC5B63"/>
    <w:rsid w:val="00CD282D"/>
    <w:rsid w:val="00CE1DD0"/>
    <w:rsid w:val="00CF6174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15A5"/>
    <w:rsid w:val="00D72CFE"/>
    <w:rsid w:val="00D77C29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FF0"/>
    <w:rsid w:val="00E8557E"/>
    <w:rsid w:val="00E90186"/>
    <w:rsid w:val="00E92ACD"/>
    <w:rsid w:val="00EA23A9"/>
    <w:rsid w:val="00ED3863"/>
    <w:rsid w:val="00EE4788"/>
    <w:rsid w:val="00EF38A6"/>
    <w:rsid w:val="00EF6BDD"/>
    <w:rsid w:val="00F10D9F"/>
    <w:rsid w:val="00F123FC"/>
    <w:rsid w:val="00F3139E"/>
    <w:rsid w:val="00F3187F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  <w:docPart>
      <w:docPartPr>
        <w:name w:val="9F021A285B09495EAA1512223B5EF8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5EBB7C-2826-43E2-A050-D83DCD595A9B}"/>
      </w:docPartPr>
      <w:docPartBody>
        <w:p w:rsidR="009555EA" w:rsidRDefault="009555EA" w:rsidP="009555EA">
          <w:pPr>
            <w:pStyle w:val="9F021A285B09495EAA1512223B5EF83C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Kliknite tukaj, če želite vnesti datum.</w:t>
          </w:r>
        </w:p>
      </w:docPartBody>
    </w:docPart>
    <w:docPart>
      <w:docPartPr>
        <w:name w:val="82AA3C957817404ABEF4D46450EEB8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8C5D92-BA86-4F9E-A751-5344EAF52872}"/>
      </w:docPartPr>
      <w:docPartBody>
        <w:p w:rsidR="009555EA" w:rsidRDefault="009555EA" w:rsidP="009555EA">
          <w:pPr>
            <w:pStyle w:val="82AA3C957817404ABEF4D46450EEB8AF"/>
          </w:pPr>
          <w:r w:rsidRPr="00056CD4">
            <w:rPr>
              <w:rStyle w:val="Besedilooznabemesta"/>
            </w:rPr>
            <w:t>Kliknite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3B1397"/>
    <w:rsid w:val="005B6700"/>
    <w:rsid w:val="00802202"/>
    <w:rsid w:val="0095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  <w:style w:type="paragraph" w:customStyle="1" w:styleId="9F021A285B09495EAA1512223B5EF83C">
    <w:name w:val="9F021A285B09495EAA1512223B5EF83C"/>
    <w:rsid w:val="009555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AA3C957817404ABEF4D46450EEB8AF">
    <w:name w:val="82AA3C957817404ABEF4D46450EEB8AF"/>
    <w:rsid w:val="009555E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1C720-D9F4-4E36-9055-F4E50FA48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6</TotalTime>
  <Pages>4</Pages>
  <Words>357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Nina Potokar Vrabec</cp:lastModifiedBy>
  <cp:revision>17</cp:revision>
  <cp:lastPrinted>2012-02-09T13:14:00Z</cp:lastPrinted>
  <dcterms:created xsi:type="dcterms:W3CDTF">2025-04-14T09:47:00Z</dcterms:created>
  <dcterms:modified xsi:type="dcterms:W3CDTF">2025-09-18T10:02:00Z</dcterms:modified>
</cp:coreProperties>
</file>